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62" w:rsidRPr="008A7976" w:rsidRDefault="00115A62" w:rsidP="00115A62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Thomas NANDYKE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115A62" w:rsidRPr="008A7976" w:rsidRDefault="00115A62" w:rsidP="00115A62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Merchant.</w:t>
      </w:r>
      <w:proofErr w:type="gramEnd"/>
    </w:p>
    <w:p w:rsidR="00115A62" w:rsidRPr="008A7976" w:rsidRDefault="00115A62" w:rsidP="00115A62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115A62" w:rsidRPr="008A7976" w:rsidRDefault="00115A62" w:rsidP="00115A62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115A62" w:rsidRPr="008A7976" w:rsidRDefault="00115A62" w:rsidP="00115A62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p.176)</w:t>
      </w:r>
    </w:p>
    <w:p w:rsidR="00115A62" w:rsidRPr="008A7976" w:rsidRDefault="00115A62" w:rsidP="00115A62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115A62" w:rsidRPr="008A7976" w:rsidRDefault="00115A62" w:rsidP="00115A62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115A62" w:rsidRPr="008A7976" w:rsidRDefault="00115A62" w:rsidP="00115A62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5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A62" w:rsidRDefault="00115A62" w:rsidP="00920DE3">
      <w:pPr>
        <w:spacing w:after="0" w:line="240" w:lineRule="auto"/>
      </w:pPr>
      <w:r>
        <w:separator/>
      </w:r>
    </w:p>
  </w:endnote>
  <w:endnote w:type="continuationSeparator" w:id="0">
    <w:p w:rsidR="00115A62" w:rsidRDefault="00115A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A62" w:rsidRDefault="00115A62" w:rsidP="00920DE3">
      <w:pPr>
        <w:spacing w:after="0" w:line="240" w:lineRule="auto"/>
      </w:pPr>
      <w:r>
        <w:separator/>
      </w:r>
    </w:p>
  </w:footnote>
  <w:footnote w:type="continuationSeparator" w:id="0">
    <w:p w:rsidR="00115A62" w:rsidRDefault="00115A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62"/>
    <w:rsid w:val="00115A6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15A6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15A6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2014-05-05T19:28:00Z</dcterms:created>
  <dcterms:modified xsi:type="dcterms:W3CDTF">2014-05-05T19:29:00Z</dcterms:modified>
</cp:coreProperties>
</file>